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594" w:rsidRPr="00A43333" w:rsidRDefault="00943594" w:rsidP="00943594">
      <w:pPr>
        <w:bidi/>
        <w:jc w:val="center"/>
        <w:rPr>
          <w:rFonts w:cs="B Titr"/>
          <w:sz w:val="22"/>
          <w:szCs w:val="22"/>
          <w:rtl/>
        </w:rPr>
      </w:pPr>
      <w:r w:rsidRPr="00A43333">
        <w:rPr>
          <w:rFonts w:cs="B Titr" w:hint="cs"/>
          <w:sz w:val="22"/>
          <w:szCs w:val="22"/>
          <w:rtl/>
        </w:rPr>
        <w:t>شرايط اختصاصي انجام امورسرويس هاي آمد و رفت كاركنان</w:t>
      </w:r>
    </w:p>
    <w:p w:rsidR="00943594" w:rsidRPr="00414CB5" w:rsidRDefault="00943594" w:rsidP="00437D57">
      <w:pPr>
        <w:pStyle w:val="Title"/>
        <w:ind w:left="-340" w:right="-340"/>
        <w:rPr>
          <w:rFonts w:cs="B Nazanin"/>
          <w:i w:val="0"/>
          <w:iCs w:val="0"/>
          <w:sz w:val="22"/>
          <w:szCs w:val="22"/>
          <w:u w:val="none"/>
          <w:rtl/>
        </w:rPr>
      </w:pPr>
      <w:r w:rsidRPr="00A43333">
        <w:rPr>
          <w:rFonts w:cs="B Titr" w:hint="cs"/>
          <w:i w:val="0"/>
          <w:iCs w:val="0"/>
          <w:sz w:val="22"/>
          <w:szCs w:val="22"/>
          <w:u w:val="none"/>
          <w:rtl/>
        </w:rPr>
        <w:t>مرکز آموزشي درماني</w:t>
      </w:r>
      <w:r w:rsidR="00BA49F4">
        <w:rPr>
          <w:rFonts w:cs="B Titr" w:hint="cs"/>
          <w:i w:val="0"/>
          <w:iCs w:val="0"/>
          <w:sz w:val="22"/>
          <w:szCs w:val="22"/>
          <w:u w:val="none"/>
          <w:rtl/>
        </w:rPr>
        <w:t xml:space="preserve"> کودکان </w:t>
      </w:r>
      <w:r w:rsidRPr="00A43333">
        <w:rPr>
          <w:rFonts w:cs="B Titr" w:hint="cs"/>
          <w:i w:val="0"/>
          <w:iCs w:val="0"/>
          <w:sz w:val="22"/>
          <w:szCs w:val="22"/>
          <w:u w:val="none"/>
          <w:rtl/>
        </w:rPr>
        <w:t xml:space="preserve">حضرت علي اصغر </w:t>
      </w:r>
      <w:r w:rsidRPr="00BA49F4">
        <w:rPr>
          <w:rFonts w:cs="B Titr" w:hint="cs"/>
          <w:i w:val="0"/>
          <w:iCs w:val="0"/>
          <w:sz w:val="22"/>
          <w:szCs w:val="22"/>
          <w:u w:val="none"/>
          <w:vertAlign w:val="superscript"/>
          <w:rtl/>
        </w:rPr>
        <w:t>(ع)</w:t>
      </w:r>
      <w:r w:rsidR="00BA49F4">
        <w:rPr>
          <w:rFonts w:cs="B Titr" w:hint="cs"/>
          <w:i w:val="0"/>
          <w:iCs w:val="0"/>
          <w:sz w:val="22"/>
          <w:szCs w:val="22"/>
          <w:u w:val="none"/>
          <w:rtl/>
          <w:lang w:bidi="fa-IR"/>
        </w:rPr>
        <w:t xml:space="preserve"> دانشگاه </w:t>
      </w:r>
      <w:r w:rsidRPr="00A43333">
        <w:rPr>
          <w:rFonts w:cs="B Titr" w:hint="cs"/>
          <w:i w:val="0"/>
          <w:iCs w:val="0"/>
          <w:sz w:val="22"/>
          <w:szCs w:val="22"/>
          <w:u w:val="none"/>
          <w:rtl/>
        </w:rPr>
        <w:t xml:space="preserve">علوم پزشكي و خدمات بهداشتي درماني ایران </w:t>
      </w:r>
    </w:p>
    <w:p w:rsidR="005E205B" w:rsidRPr="00414CB5" w:rsidRDefault="00A43333" w:rsidP="00A43333">
      <w:pPr>
        <w:pStyle w:val="Title"/>
        <w:tabs>
          <w:tab w:val="num" w:pos="453"/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1-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شركت طرف قرارداد مي‌بايست حركت سرويس‌هاي اياب و ذهاب كاركنان را از مبداء مسيرهاي تعيين شده طوري تنظيم نمايد كه كاركنان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  <w:lang w:bidi="fa-IR"/>
        </w:rPr>
        <w:t xml:space="preserve"> </w:t>
      </w:r>
      <w:r w:rsidR="00724C23" w:rsidRP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  <w:lang w:bidi="fa-IR"/>
        </w:rPr>
        <w:t>داخل تهران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  <w:lang w:bidi="fa-IR"/>
        </w:rPr>
        <w:t xml:space="preserve">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0C12EE">
        <w:rPr>
          <w:rFonts w:cs="B Nazanin" w:hint="cs"/>
          <w:b/>
          <w:bCs/>
          <w:color w:val="C00000"/>
          <w:u w:val="none"/>
          <w:rtl/>
        </w:rPr>
        <w:t>بين</w:t>
      </w:r>
      <w:r w:rsidR="003A6C43" w:rsidRPr="00DE4022">
        <w:rPr>
          <w:rFonts w:cs="B Nazanin" w:hint="cs"/>
          <w:b/>
          <w:bCs/>
          <w:i w:val="0"/>
          <w:iCs w:val="0"/>
          <w:spacing w:val="-8"/>
          <w:u w:val="none"/>
          <w:rtl/>
        </w:rPr>
        <w:t xml:space="preserve">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ساعت 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6:45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لغايت 7 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و </w:t>
      </w:r>
      <w:r w:rsidR="00724C23" w:rsidRP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خارج از تهران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7 الی 7:15 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صبح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در محل كار حضور داشته باشند. ضمناً ساعت برگشت سرويس‌ها</w:t>
      </w:r>
      <w:r w:rsidR="00FB5CBA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از </w:t>
      </w:r>
      <w:r w:rsidR="00782007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مركز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15</w:t>
      </w:r>
      <w:r w:rsidR="00782007"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  <w:t>: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14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مي‌باشد و تعيين ساعات رفت و برگشت در ايام ويژه مانند ماه مبارك رمضان و غيره براساس نظر كارفرما بوده و شركت طرف قرارداد حق هيچگونه اعتراضي ندارد.</w:t>
      </w:r>
    </w:p>
    <w:p w:rsidR="00DE4022" w:rsidRPr="00DE4022" w:rsidRDefault="00A43333" w:rsidP="00A43333">
      <w:pPr>
        <w:pStyle w:val="Title"/>
        <w:tabs>
          <w:tab w:val="num" w:pos="453"/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2-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رانندگان خودروهاي</w:t>
      </w:r>
      <w:r w:rsidR="005E205B" w:rsidRPr="00DE4022">
        <w:rPr>
          <w:rFonts w:cs="B Nazanin" w:hint="cs"/>
          <w:b/>
          <w:bCs/>
          <w:color w:val="C00000"/>
          <w:sz w:val="24"/>
          <w:szCs w:val="24"/>
          <w:u w:val="none"/>
          <w:rtl/>
        </w:rPr>
        <w:t xml:space="preserve"> </w:t>
      </w:r>
      <w:r w:rsidR="00093BF7" w:rsidRPr="00DE4022">
        <w:rPr>
          <w:rFonts w:cs="B Nazanin" w:hint="cs"/>
          <w:b/>
          <w:bCs/>
          <w:color w:val="C00000"/>
          <w:u w:val="none"/>
          <w:rtl/>
        </w:rPr>
        <w:t>موضوع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قرارداد مي</w:t>
      </w:r>
      <w:r w:rsidR="008E25AD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بايست درم</w:t>
      </w:r>
      <w:r w:rsidR="008E25AD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س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يرهاي تعيين شده تردد نموده و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  <w:lang w:bidi="fa-IR"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از سواركردن افراد</w:t>
      </w:r>
      <w:r w:rsidR="003A6C43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غير</w:t>
      </w:r>
      <w:r w:rsidR="003A6C43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كاركنان </w:t>
      </w:r>
      <w:r w:rsidR="005E205B" w:rsidRPr="00DE4022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دانشگاه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خودداري نمايند</w:t>
      </w:r>
      <w:r w:rsidR="00EF1E81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 ضمناً نصب تابلوهاي تعيي</w:t>
      </w:r>
      <w:r w:rsidR="008E25AD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 مسير سرويس‌ه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ا </w:t>
      </w:r>
      <w:r w:rsidR="00093BF7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 جلو شيشه</w:t>
      </w:r>
      <w:r w:rsid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خودروها الزامي است .</w:t>
      </w:r>
    </w:p>
    <w:p w:rsidR="005E205B" w:rsidRPr="00414CB5" w:rsidRDefault="00C94EA2" w:rsidP="004B1951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</w:rPr>
        <w:sym w:font="Wingdings 2" w:char="F0F3"/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1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راننده سرويس هر</w:t>
      </w:r>
      <w:r w:rsidR="0000458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مسير</w:t>
      </w:r>
      <w:r w:rsidR="0000458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موظف است موقع سواركردن سرنشينان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كارت مخصوص استفاده از</w:t>
      </w:r>
      <w:r w:rsidR="008E25AD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سرويس افراد را كنترل</w:t>
      </w:r>
      <w:r w:rsidR="00C65765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،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سپس اقدام به سواركردن مسافرين نمايد .</w:t>
      </w:r>
    </w:p>
    <w:p w:rsidR="00AC5BED" w:rsidRPr="00AC5BED" w:rsidRDefault="00A43333" w:rsidP="00AC5BED">
      <w:pPr>
        <w:pStyle w:val="Title"/>
        <w:tabs>
          <w:tab w:val="num" w:pos="453"/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3-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همه خودروها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در هر زمان داراي شرائط زير باشد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</w:p>
    <w:p w:rsidR="005E205B" w:rsidRPr="00414CB5" w:rsidRDefault="005E205B" w:rsidP="00CD5259">
      <w:pPr>
        <w:pStyle w:val="Title"/>
        <w:tabs>
          <w:tab w:val="num" w:pos="595"/>
        </w:tabs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الف</w:t>
      </w:r>
      <w:r w:rsidR="00CA31B4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: كليه خودروها مي‌بايست واجد شرايط و استانداردهاي مندرج در ماده </w:t>
      </w:r>
      <w:r w:rsidRPr="00A4333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5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قانون نحوه جلوگيري</w:t>
      </w:r>
      <w:r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 آلودگي هوا مصوب 1374 بوده و داراي برگ معاينه فني و الصاق آن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بر شيشه جلو باشند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5E205B" w:rsidP="003965D2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3A180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مدل مینی بوس </w:t>
      </w:r>
      <w:r w:rsidR="003965D2" w:rsidRPr="002A652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86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به بالا</w:t>
      </w:r>
      <w:r w:rsidR="00626EC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و كولردار </w:t>
      </w:r>
      <w:r w:rsidR="003965D2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از نوع اویکو- بنز-</w:t>
      </w:r>
      <w:r w:rsidR="003965D2" w:rsidRPr="002A652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هیوندای - ایسوزو</w:t>
      </w:r>
      <w:r w:rsidR="00CB65B9" w:rsidRPr="00CB65B9">
        <w:rPr>
          <w:rFonts w:cs="B Nazanin"/>
          <w:b/>
          <w:bCs/>
          <w:i w:val="0"/>
          <w:iCs w:val="0"/>
          <w:sz w:val="24"/>
          <w:szCs w:val="24"/>
          <w:u w:val="none"/>
          <w:lang w:bidi="fa-IR"/>
        </w:rPr>
        <w:t xml:space="preserve"> 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 مدل ون </w:t>
      </w:r>
      <w:r w:rsidR="003965D2" w:rsidRPr="002A652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88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به بالا </w:t>
      </w:r>
      <w:r w:rsidR="00626EC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 كولردار </w:t>
      </w:r>
      <w:r w:rsidR="00097AE5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</w:t>
      </w:r>
      <w:r w:rsidR="00A220E3" w:rsidRPr="00A433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مناسب</w:t>
      </w:r>
      <w:r w:rsidR="00097AE5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باشد</w:t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(تشخيص مناسب بودن خودر</w:t>
      </w:r>
      <w:r w:rsidR="00670D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و</w:t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ها ب</w:t>
      </w:r>
      <w:r w:rsidR="00670D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="00670D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softHyphen/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عهده نماينده كارفرما مي</w:t>
      </w:r>
      <w:r w:rsidR="009F346D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‌</w:t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باشد</w:t>
      </w:r>
      <w:r w:rsidR="004A14E2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 xml:space="preserve">در صورت رد </w:t>
      </w:r>
      <w:r w:rsidR="00213EEF" w:rsidRPr="00CB65B9">
        <w:rPr>
          <w:rFonts w:cs="B Nazanin" w:hint="cs"/>
          <w:b/>
          <w:bCs/>
          <w:color w:val="C00000"/>
          <w:u w:val="none"/>
          <w:rtl/>
        </w:rPr>
        <w:t>و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 xml:space="preserve"> عدم تأييد هر يك از خودروها پيمانكار</w:t>
      </w:r>
      <w:r w:rsidR="00A86D76" w:rsidRPr="00CB65B9">
        <w:rPr>
          <w:rFonts w:cs="B Nazanin" w:hint="cs"/>
          <w:b/>
          <w:bCs/>
          <w:color w:val="C00000"/>
          <w:u w:val="none"/>
          <w:rtl/>
        </w:rPr>
        <w:t>بلافاصله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 xml:space="preserve"> </w:t>
      </w:r>
      <w:r w:rsidR="00A86D76" w:rsidRPr="00CB65B9">
        <w:rPr>
          <w:rFonts w:cs="B Nazanin" w:hint="cs"/>
          <w:b/>
          <w:bCs/>
          <w:color w:val="C00000"/>
          <w:u w:val="none"/>
          <w:rtl/>
        </w:rPr>
        <w:t>موظف به تعویض آن خودرو بوده و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>حق هيچگونه اعتراضي ندارد</w:t>
      </w:r>
      <w:r w:rsidR="00F91D4E" w:rsidRPr="00CB65B9">
        <w:rPr>
          <w:rFonts w:cs="B Nazanin" w:hint="cs"/>
          <w:b/>
          <w:bCs/>
          <w:color w:val="C00000"/>
          <w:u w:val="none"/>
          <w:rtl/>
        </w:rPr>
        <w:t>)</w:t>
      </w:r>
      <w:r w:rsidR="00097AE5" w:rsidRPr="00CB65B9">
        <w:rPr>
          <w:rFonts w:cs="B Nazanin" w:hint="cs"/>
          <w:b/>
          <w:bCs/>
          <w:color w:val="C00000"/>
          <w:u w:val="none"/>
          <w:rtl/>
        </w:rPr>
        <w:t>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ج :</w:t>
      </w:r>
      <w:r w:rsidRPr="00414CB5">
        <w:rPr>
          <w:rFonts w:cs="B Nazanin"/>
          <w:b/>
          <w:bCs/>
          <w:i w:val="0"/>
          <w:iCs w:val="0"/>
          <w:sz w:val="24"/>
          <w:szCs w:val="24"/>
          <w:u w:val="none"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شكل ظاهري سرويس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ب</w:t>
      </w:r>
      <w:r w:rsidR="00101A2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صورت تصادفي، بتونه شده و غيرمعمولي نباشد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</w:t>
      </w:r>
      <w:r w:rsidR="00683D1D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شيشه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هاي خودروها كاملاً سالم و تميز باشد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هـ 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ظاهرسرويس‌ها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هميشه تميز و داخل آنها نيز ب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طور مرتب نظافت شود 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و</w:t>
      </w:r>
      <w:r w:rsidR="00683D1D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سيستم گرمايش زمستاني خودروها سالم وكاملاً قابل استفاده باشد و تحت </w:t>
      </w:r>
      <w:r w:rsidR="008E25A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هيچ ش</w:t>
      </w:r>
      <w:r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رايطي جهت گرم كردن داخل آنها از وسائل گرمائي موقت ((از قبيل كپسـول گازپيك نيكي و غيره))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استفاده نشود .</w:t>
      </w:r>
    </w:p>
    <w:p w:rsidR="00AC5BED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ز</w:t>
      </w:r>
      <w:r w:rsidR="00683D1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  <w:r w:rsidRPr="00414CB5">
        <w:rPr>
          <w:rFonts w:cs="B Nazanin"/>
          <w:b/>
          <w:bCs/>
          <w:i w:val="0"/>
          <w:iCs w:val="0"/>
          <w:sz w:val="24"/>
          <w:szCs w:val="24"/>
          <w:u w:val="none"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صندلي خودروها كاملاً سالم و روكش صندليها هميشه تميز و مرتب باشد .</w:t>
      </w:r>
    </w:p>
    <w:p w:rsidR="00AC5BED" w:rsidRPr="00AC5BED" w:rsidRDefault="003965D2" w:rsidP="003965D2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ح: </w:t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کلیه خودروها لزوماً باید مجهز به تجهیزات ایمنی از قبیل زنجیر چرخ، کپسول آتش نشانی و .... باشن</w:t>
      </w: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د.</w:t>
      </w:r>
    </w:p>
    <w:p w:rsidR="00683D1D" w:rsidRPr="00414CB5" w:rsidRDefault="003965D2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ط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همه خودروها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داراي كارت بيمه شخص ثالث و ديه و سرنشين</w:t>
      </w:r>
      <w:r w:rsidR="00F1078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با حداکثر تعهدات مالی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باشند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793464" w:rsidRDefault="003965D2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ی</w:t>
      </w:r>
      <w:r w:rsidR="00793464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79346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نماينده پيمانكار بايد هر روز طبق ساعات درخواستي كارفرمادردانشگاه حضور داشته باشد.</w:t>
      </w:r>
    </w:p>
    <w:p w:rsidR="00AC5BED" w:rsidRPr="00414CB5" w:rsidRDefault="003965D2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ک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نسبت به سلامت جسمی راننده و عدم اعتیاد وی به مواد مخدر و ... اطمینان حاصل گردد و همچنین رانندگان </w:t>
      </w:r>
      <w:r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می بایست دارای گواهی عدم سوء پیشینه و عدم اعتیاد باشند.</w:t>
      </w:r>
    </w:p>
    <w:p w:rsidR="005E205B" w:rsidRPr="00414CB5" w:rsidRDefault="00A43333" w:rsidP="00AC5BE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4-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كليه خودروها </w:t>
      </w:r>
      <w:r w:rsidR="00C27ADF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مي بايست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راس ساعت مقرر در مبادي تعيين شده حاضر باشند و</w:t>
      </w:r>
      <w:r w:rsidR="008E25AD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چنانچه به هرعلتي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خودروئي راس ساعت تعيين شده در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مبدا حركت حاض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 نشود</w:t>
      </w:r>
      <w:r w:rsidR="0088324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1D05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ميني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1D05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 متناسب با شرايط مندرج در بند «3» شرايط اختصاصي</w:t>
      </w:r>
      <w:r w:rsidR="003565AC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توسط پيمانكار</w:t>
      </w:r>
      <w:r w:rsidR="001D05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امين و در مبداء حركت حاضر و اولين مسافر را سوار خودرو نمايد و بقيه مسير توسط مسافر اولي راهنمائي خواهد شد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793464" w:rsidRPr="00414CB5" w:rsidRDefault="00793464" w:rsidP="004B1951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2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درصورت عدم رعايت هريك از مواد 1 و 2 و 3 و 4 كارفرما مجاز مي باشد به ازاي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br/>
        <w:t xml:space="preserve">هر مورد گزارش ، به ميزان مبلغ يك نيمراه از حق الزحمه دريافتي كسر نموده و تامين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br/>
        <w:t>كرايه پرداختي سرنشينان سرويس مذكور نيز بعهده پيمانكار خواهد بود .</w:t>
      </w:r>
    </w:p>
    <w:p w:rsidR="00436165" w:rsidRPr="00414CB5" w:rsidRDefault="00A43333" w:rsidP="00AC5BE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5-</w:t>
      </w:r>
      <w:r w:rsidR="00407A00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رانندگان سرويس‌ها در طول مدت سرويس دهي حق استفاده از ضبط صوت و </w:t>
      </w:r>
      <w:r w:rsidR="00407A00" w:rsidRPr="00414CB5">
        <w:rPr>
          <w:rFonts w:cs="B Nazanin"/>
          <w:b/>
          <w:bCs/>
          <w:i w:val="0"/>
          <w:iCs w:val="0"/>
          <w:sz w:val="24"/>
          <w:szCs w:val="24"/>
          <w:u w:val="none"/>
        </w:rPr>
        <w:t>CD</w:t>
      </w:r>
      <w:r w:rsidR="00407A00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اعم از مجاز و غيرمجاز را ندارند.</w:t>
      </w:r>
    </w:p>
    <w:p w:rsidR="000C77D6" w:rsidRDefault="00A43333" w:rsidP="00AC5BE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lang w:bidi="fa-IR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lastRenderedPageBreak/>
        <w:t>6-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حد</w:t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اقل سن رانندگان 23 و حداکثر 65 سال باشد 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 </w:t>
      </w:r>
      <w:r w:rsidR="00407A00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رانندگان سرويس‌ها مي‌بايست از كشيدن سيگار در داخل خودرو در مدت زمان ارائه خدمت خودداري نمايند.</w:t>
      </w:r>
    </w:p>
    <w:p w:rsidR="00FB5CBA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7-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پ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مانکار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موظف است ظرف مدت 3 روز قبل از شروع و اجرا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قرارداد، وس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له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نقل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مس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رها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مربوطه خود را در پارک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نگ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مرکز به منظور بازد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مناقصه گزار ارائه نما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.</w:t>
      </w:r>
      <w:r w:rsid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</w:p>
    <w:p w:rsidR="00975877" w:rsidRPr="00163A31" w:rsidRDefault="00A43333" w:rsidP="00A43333">
      <w:pPr>
        <w:tabs>
          <w:tab w:val="right" w:pos="1089"/>
        </w:tabs>
        <w:bidi/>
        <w:jc w:val="both"/>
        <w:rPr>
          <w:rFonts w:cs="B Nazanin"/>
          <w:szCs w:val="24"/>
          <w:lang w:bidi="ar-SA"/>
        </w:rPr>
      </w:pPr>
      <w:r>
        <w:rPr>
          <w:rFonts w:cs="B Nazanin" w:hint="cs"/>
          <w:i/>
          <w:iCs/>
          <w:szCs w:val="24"/>
          <w:rtl/>
        </w:rPr>
        <w:t>8-</w:t>
      </w:r>
      <w:r w:rsidR="00975877" w:rsidRPr="00975877">
        <w:rPr>
          <w:rFonts w:cs="B Nazanin" w:hint="cs"/>
          <w:i/>
          <w:iCs/>
          <w:szCs w:val="24"/>
          <w:rtl/>
        </w:rPr>
        <w:t xml:space="preserve">پیمانکار موظف است </w:t>
      </w:r>
      <w:r w:rsidR="00975877" w:rsidRPr="00975877">
        <w:rPr>
          <w:rFonts w:cs="B Nazanin" w:hint="cs"/>
          <w:szCs w:val="24"/>
          <w:rtl/>
          <w:lang w:bidi="ar-SA"/>
        </w:rPr>
        <w:t>لیست اسامی رانندگان طرف قرارداد خود را به همراه مشخصات دقیق وسیله نقلیه مورد استفاده را به مناقصه گزار ارائه نماید.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9-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متعهد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شود چنانچه خودروهاي تعيين شـده </w:t>
      </w:r>
      <w:r w:rsidR="0095787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توسط نماينده كارفرما نا مناسب تشخيص داده شده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يا رانندگان آنها از لحاظ اخلاقي مورد تائيد كارفرما نباشد، ظرف</w:t>
      </w:r>
      <w:r w:rsidR="0095787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مدت</w:t>
      </w:r>
      <w:r w:rsidR="005E205B" w:rsidRPr="00DE4022">
        <w:rPr>
          <w:rFonts w:cs="B Nazanin" w:hint="cs"/>
          <w:b/>
          <w:bCs/>
          <w:color w:val="C00000"/>
          <w:u w:val="none"/>
          <w:rtl/>
        </w:rPr>
        <w:t xml:space="preserve"> </w:t>
      </w:r>
      <w:r w:rsidR="004D1064" w:rsidRPr="00DE4022">
        <w:rPr>
          <w:rFonts w:cs="B Nazanin" w:hint="cs"/>
          <w:b/>
          <w:bCs/>
          <w:color w:val="C00000"/>
          <w:u w:val="none"/>
          <w:rtl/>
        </w:rPr>
        <w:t>24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ساعت نسبت به تعويض آنها اقدام نمايد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ضمناً ارائه فهرست اسامي رانندگان و مشخصات </w:t>
      </w:r>
      <w:r w:rsidR="0095787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خ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ودروها به كارفرما الزامي بوده وتعويض خودروها و رانندگان تعيين شده مي‌بايست با اطلاع كارفرما باشد .</w:t>
      </w:r>
    </w:p>
    <w:p w:rsidR="00C27ADF" w:rsidRPr="00414CB5" w:rsidRDefault="00A43333" w:rsidP="00DF7DA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10-</w:t>
      </w:r>
      <w:r w:rsidR="008E25AD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پيمانك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ار موظف است جهت نظارت در امر </w:t>
      </w:r>
      <w:r w:rsidR="002B3529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رويس دهي مطلوب خودروهاي مورد قرارداد </w:t>
      </w:r>
      <w:r w:rsidR="001256CC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يك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نفر نماينده </w:t>
      </w:r>
      <w:r w:rsidR="00F72B7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بصورت جداگانه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جهت پاسخگوئي به موارد مربوط به سرويسها تعيين و</w:t>
      </w:r>
      <w:r w:rsidR="005B7D8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كتباً به كارفرما</w:t>
      </w:r>
      <w:r w:rsidR="00F72B7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يان</w:t>
      </w:r>
      <w:r w:rsidR="00C6576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معرفي نمايند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، 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حضور نمايند</w:t>
      </w:r>
      <w:r w:rsidR="00F72B7E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گان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مذكور ازساعت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  <w:lang w:bidi="fa-IR"/>
        </w:rPr>
        <w:t>6:30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صبح لغايت 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8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و از ساعت 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13:30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الي 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14:30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در </w:t>
      </w:r>
      <w:r w:rsidR="00975877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مرکز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الزامي مي‌باشد و عدم حضور در ساعت‌هاي تعيين شده به منزله تخلف از مفاد قرارداد محسوب مي‌گردد . بديهي است علاوه بر ساعات اعلام شده فوق نماينده پيمانكار مو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ظف است در صورت درخواست كارفرم</w:t>
      </w:r>
      <w:r w:rsid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</w:t>
      </w:r>
      <w:r w:rsid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سازمان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حضور يابد</w:t>
      </w:r>
      <w:r w:rsidR="0043616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36165" w:rsidRPr="00DE4022">
        <w:rPr>
          <w:rFonts w:cs="B Nazanin" w:hint="cs"/>
          <w:b/>
          <w:bCs/>
          <w:color w:val="C00000"/>
          <w:u w:val="none"/>
          <w:rtl/>
        </w:rPr>
        <w:t xml:space="preserve">در غیر اینصورت بابت هرروز غیبت نماینده پیمانکارمبلغ </w:t>
      </w:r>
      <w:r w:rsidR="00DF7DAD">
        <w:rPr>
          <w:rFonts w:cs="B Nazanin" w:hint="cs"/>
          <w:b/>
          <w:bCs/>
          <w:color w:val="C00000"/>
          <w:u w:val="none"/>
          <w:rtl/>
        </w:rPr>
        <w:t>000/000/2</w:t>
      </w:r>
      <w:r w:rsidR="00436165" w:rsidRPr="00DE4022">
        <w:rPr>
          <w:rFonts w:cs="B Nazanin" w:hint="cs"/>
          <w:b/>
          <w:bCs/>
          <w:color w:val="C00000"/>
          <w:u w:val="none"/>
          <w:rtl/>
        </w:rPr>
        <w:t>ریال از صورتحساب ارسالی پیمانکار بابت جریمه کسر خواهد شد.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highlight w:val="red"/>
          <w:u w:val="none"/>
          <w:rtl/>
        </w:rPr>
        <w:t xml:space="preserve"> 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11-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كارفرما</w:t>
      </w:r>
      <w:r w:rsidR="005266E2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تواند با رعايت مقررات ضمن هماهنگي با پيمانكار برحسب نياز نسبت به جابجائي </w:t>
      </w:r>
      <w:r w:rsidR="004F263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ون ها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ميني‌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اقدام نمايد و پيمانكار موظف به اجراي آن خواهد بود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16FA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12-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تعيين و تغيير مسير و ساعت حركت سرويس</w:t>
      </w:r>
      <w:r w:rsidR="00414C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ها بعهده كارفرما بوده و پيمانكار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موظ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 به اجراي آن مي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باشد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</w:t>
      </w:r>
    </w:p>
    <w:p w:rsidR="00451031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13-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موظف است براي هر</w:t>
      </w:r>
      <w:r w:rsidR="0000458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يك ازخودروها ك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رت حضور و غياب تهيه نمـوده و در اختيار رانندگان مربوطه </w:t>
      </w:r>
      <w:r w:rsidR="003F0292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قرار دهد تا ساعت ورود و خروج سرويسها توسط </w:t>
      </w:r>
      <w:r w:rsidR="00F41B21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نماينده </w:t>
      </w:r>
      <w:r w:rsidR="00BD3F4B" w:rsidRPr="00DE4022">
        <w:rPr>
          <w:rFonts w:cs="B Nazanin" w:hint="cs"/>
          <w:b/>
          <w:bCs/>
          <w:color w:val="C00000"/>
          <w:u w:val="none"/>
          <w:rtl/>
        </w:rPr>
        <w:t>پیمانکار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 كارت مزبور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ض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بط گردد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آخر هر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ماه پيمانكار م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كارتهاي مذكور را جم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آوري نموده و همراه با صورتحساب جهت تائيد به</w:t>
      </w:r>
      <w:r w:rsidR="005E205B" w:rsidRPr="00DE4022">
        <w:rPr>
          <w:rFonts w:cs="B Nazanin" w:hint="cs"/>
          <w:b/>
          <w:bCs/>
          <w:color w:val="C00000"/>
          <w:u w:val="none"/>
          <w:rtl/>
        </w:rPr>
        <w:t xml:space="preserve"> </w:t>
      </w:r>
      <w:r w:rsidR="00BD3F4B" w:rsidRPr="00DE4022">
        <w:rPr>
          <w:rFonts w:cs="B Nazanin" w:hint="cs"/>
          <w:b/>
          <w:bCs/>
          <w:color w:val="C00000"/>
          <w:u w:val="none"/>
          <w:rtl/>
        </w:rPr>
        <w:t>کارفرما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تحويل نمايد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كليه رانندگان و سرپرستان مرتبط با موضوع قرارداد كارگران پيمانكار محسوب مي شوند و هيچگونه رابطه استخدامي يا كارگري با كارفرما نداشته و ن</w:t>
      </w:r>
      <w:r w:rsidR="00497D22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خواهند داشت و </w:t>
      </w:r>
      <w:r w:rsidR="00497D22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متعهد مي‌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گردد حق</w:t>
      </w:r>
      <w:r w:rsidR="00C951A0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الزحمه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رانندگان خود را در موعد مقرر پرداخت نموده و پرداخت حقوق منوط به دريافت حق الزحمه صورت</w:t>
      </w:r>
      <w:r w:rsidR="00497D22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‌حساب از كارفرما نمي‌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.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پيمانكار متعهد گرديد كليه مقررات راجع به قانون تامين اجتماعي و قانون كار و مقرراتي كه حاكم بر حقوق كار و كارگر باشد از جمله بدون قيد حصر شامل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 حق السعي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كارمزد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دستمزد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خسارات اخراج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سنوات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پاداش آخر سال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عائله مندي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اياب و ذهاب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ب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ُ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اضافه كار و غيره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 رعايت نمايد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14-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مكلف است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2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روز قبل از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شروع قرارداد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ض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من معرفي نماينده ليست اسامي رانندگان و خودروهاي مربوطه را جهت تنظيم برنامه كار تحويل كارفرما نمايد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C94EA2" w:rsidP="004B1951">
      <w:pPr>
        <w:pStyle w:val="Title"/>
        <w:jc w:val="lowKashida"/>
        <w:rPr>
          <w:rFonts w:cs="B Nazanin"/>
          <w:b/>
          <w:bCs/>
          <w:i w:val="0"/>
          <w:iCs w:val="0"/>
          <w:spacing w:val="-2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</w:rPr>
        <w:sym w:font="Wingdings 2" w:char="F0F3"/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C27ADF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shd w:val="clear" w:color="auto" w:fill="E0E0E0"/>
          <w:rtl/>
        </w:rPr>
        <w:t>3</w:t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 :</w:t>
      </w:r>
      <w:r w:rsidR="008E25AD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پيمانكار موظف است از وسيله نقليه ثابت و رانندگان دائمي استفاده نمايد</w:t>
      </w:r>
      <w:r w:rsidR="00683D1D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15-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متعهد مي گردد درصورت لزوم و اع</w:t>
      </w:r>
      <w:r w:rsidR="00AA0B06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ل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ام كارفرما در زمان پايان قرارداد ، تا زمان</w:t>
      </w:r>
      <w:r w:rsidR="00C66592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انعقاد قرارداد با پيمانكار جديد ،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برابر مفاد قرارداد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فعلي بدون تعلل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ارائه خدمات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نمايد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.</w:t>
      </w:r>
      <w:bookmarkStart w:id="0" w:name="_GoBack"/>
      <w:bookmarkEnd w:id="0"/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16-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جبران و پرداخت خسارات وارده احتمالي به تاسيسات و لوازم يا ساختمانهاي كارفرما كه بر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اثر قصور و يا تقصير و سهل‌انگاري رانندگان پيمانكار صورت پذيرد با پيمانكار است و ميزان و مبلغ خسارت توسط كارشناسي كه كارفرما تعيين مي‌نمايد مشخص مي‌گردد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color w:val="C00000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>17-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چنانچه </w:t>
      </w:r>
      <w:r w:rsidR="00584BF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سرويس</w:t>
      </w:r>
      <w:r w:rsidR="0048401F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راس ساعت تعيين شده به هر علتي در مبد</w:t>
      </w:r>
      <w:r w:rsidR="0079178D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ا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حركت حاضر نگردد و يا </w:t>
      </w:r>
      <w:r w:rsidR="0048401F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بیش از حد مجاز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تاخير نمايد 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موظف به پرداخت هزينه آژانس كاركنان در مسير مورد نظر مي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C54EF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،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ضمناً كارفرما مجاز است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به ازاء هر 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يك</w:t>
      </w:r>
      <w:r w:rsidR="00C77BAC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غيبت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معادل مبلغ </w:t>
      </w:r>
      <w:r w:rsidR="0048401F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دو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و به ازاي هر سه بار تاخير معادل يك نيمراه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از حق‌الزحمه دريافتي پيمانكار كسر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نمايد و در صورت تكرار پس از سه مرتبه به صورت تصاعدي از صورتحساب شركت كسر خواهد شد.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4D1064" w:rsidRPr="001C1174">
        <w:rPr>
          <w:rFonts w:cs="B Nazanin" w:hint="cs"/>
          <w:b/>
          <w:bCs/>
          <w:color w:val="C00000"/>
          <w:rtl/>
        </w:rPr>
        <w:t>(لازم به ذكر است حداكثر زمان تأخير مجاز براي هر سرويس 10 دقيقه مي باشد )</w:t>
      </w:r>
    </w:p>
    <w:p w:rsidR="00975877" w:rsidRPr="000C12EE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18-</w:t>
      </w:r>
      <w:r w:rsidR="00975877" w:rsidRPr="000C12EE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در صورت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تاخیر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غیبت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975877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عدم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اجرای تعهدات و اعمال شرایط ذکر شده جهت وسائط نقلیه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رانندگان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عدم سرویس دهی مناسب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975877" w:rsidRPr="000C12EE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از سوي برنده مناقصه در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طول </w:t>
      </w:r>
      <w:r w:rsidR="00975877" w:rsidRPr="000C12EE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مدت قرارداد بطوركلي يا جزئي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مطابق با جدول جرائم پیوست، جریمه</w:t>
      </w:r>
      <w:r w:rsidR="00975877" w:rsidRPr="00975877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 از مطالبات برنده مناقصه كسر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975877" w:rsidRPr="00975877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مي شود</w:t>
      </w:r>
    </w:p>
    <w:p w:rsidR="00451031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19-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 صورت تغيير ساعات و ايام كار و يا تغيير در مسيرهاي مربوطه و يا حذف م</w:t>
      </w:r>
      <w:r w:rsidR="00633BC8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سير يا مسيرها پيمانكار موظف است</w:t>
      </w:r>
      <w:r w:rsidR="00584BF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،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ساعات و ايام و مسيرهاي جديد نسبت به انتقال كاركنان اقدام نمايد و پيمانكار متعهد است حداكثر </w:t>
      </w:r>
      <w:r w:rsidR="00F91D4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24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ساعت پس از اعلام كتبي كارفرما تغييرات مورد نظر را انجام دهد. بديهي است در ماه مبارك رمضان تغيير ساعت خروج قط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 بوده كه متعاقباً اعلام خواهد شد</w:t>
      </w:r>
      <w:r w:rsidR="00C533C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ضمناً درخصوص تعطيلات ايام نوروزي </w:t>
      </w:r>
      <w:r w:rsidR="00584BF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ايام تعطيل، </w:t>
      </w:r>
      <w:r w:rsidR="00C533C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انجام سرويس با نظر كارفرما خواهد بود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B2AB6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rtl/>
        </w:rPr>
      </w:pPr>
      <w:r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20-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تهيه </w:t>
      </w:r>
      <w:r w:rsidR="006C218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كارت سوخت و ت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امين سهميه گازوئ</w:t>
      </w:r>
      <w:r w:rsidR="006C218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ل و بنزين و مجوز طرح ترافيك براي هر يك از خ</w:t>
      </w:r>
      <w:r w:rsidR="006C218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دروها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بص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رت ج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اگانه و قانوني و همچنين هرگونه افزايش احتمالي مبلغ سوخت در بازار آزاد و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همچنين هزينه هاي لوازم يدكي و غيره كه در ارتباط با موضوع قرارداد باشد، در طول مدت 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قرارداد به عهده پيمانكار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بوده و كارفرما هيچگونه تعهدي براي ارائه معرفي نامه و مكاتبات به مراجع ذيصلاح را نداشته ودر اين ارتباط صرفاٌ قرارداد في</w:t>
      </w:r>
      <w:r w:rsidR="00080D1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مابين ملاك قرار خواهد گرفت. 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بنابراين كارفرما هيچ</w:t>
      </w: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گونه وجهي از اين بابت علاوه بر مبلغ قرارداد پرداخت نخواهد نمود .</w:t>
      </w:r>
    </w:p>
    <w:p w:rsidR="00DB2AB6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>21-</w:t>
      </w:r>
      <w:r w:rsidR="00DB2AB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كارفرما مي تواند تا 25درصد </w:t>
      </w:r>
      <w:r w:rsidR="00C250A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خط سيرهاي</w:t>
      </w:r>
      <w:r w:rsidR="00DB2AB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اعلام شده را در طول مدت قرارداداصلاح نموده وپيمانكار ملزم به رعايت آن مي باشد.</w:t>
      </w:r>
    </w:p>
    <w:p w:rsidR="00FB2829" w:rsidRPr="00FB2829" w:rsidRDefault="00FB2829" w:rsidP="00FB2829">
      <w:pPr>
        <w:pStyle w:val="Title"/>
        <w:tabs>
          <w:tab w:val="left" w:pos="4252"/>
          <w:tab w:val="left" w:pos="7654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FB282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22- هرگونه پرداخت به پيمانكار منوط به ارائه گزارش و چك ليست ناظر قرارداد نماينده كارفرما مي باشد .</w:t>
      </w:r>
    </w:p>
    <w:p w:rsidR="00FB2829" w:rsidRPr="00414CB5" w:rsidRDefault="00FB2829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rtl/>
        </w:rPr>
      </w:pPr>
    </w:p>
    <w:p w:rsidR="009976C6" w:rsidRDefault="009976C6" w:rsidP="004B1951">
      <w:pPr>
        <w:pStyle w:val="Title"/>
        <w:tabs>
          <w:tab w:val="left" w:pos="4252"/>
          <w:tab w:val="left" w:pos="7654"/>
        </w:tabs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p w:rsidR="00943594" w:rsidRDefault="00943594" w:rsidP="004B1951">
      <w:pPr>
        <w:pStyle w:val="Title"/>
        <w:tabs>
          <w:tab w:val="left" w:pos="4252"/>
          <w:tab w:val="left" w:pos="7654"/>
        </w:tabs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p w:rsidR="00943594" w:rsidRDefault="00943594" w:rsidP="004B1951">
      <w:pPr>
        <w:pStyle w:val="Title"/>
        <w:tabs>
          <w:tab w:val="left" w:pos="4252"/>
          <w:tab w:val="left" w:pos="7654"/>
        </w:tabs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943594" w:rsidSect="00762C0C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701" w:right="1134" w:bottom="851" w:left="1134" w:header="567" w:footer="206" w:gutter="0"/>
      <w:paperSrc w:first="15" w:other="15"/>
      <w:pgNumType w:start="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A9E" w:rsidRDefault="00F43A9E" w:rsidP="00E1460D">
      <w:r>
        <w:separator/>
      </w:r>
    </w:p>
  </w:endnote>
  <w:endnote w:type="continuationSeparator" w:id="0">
    <w:p w:rsidR="00F43A9E" w:rsidRDefault="00F43A9E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1E0A01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16C" w:rsidRDefault="00762C0C" w:rsidP="00F8216C">
    <w:pPr>
      <w:pStyle w:val="Footer"/>
      <w:bidi/>
      <w:rPr>
        <w:rFonts w:ascii="IranNastaliq" w:hAnsi="IranNastaliq" w:cs="B Titr"/>
        <w:color w:val="000000" w:themeColor="text1"/>
        <w:sz w:val="22"/>
        <w:szCs w:val="18"/>
        <w:rtl/>
      </w:rPr>
    </w:pPr>
    <w:r w:rsidRPr="00762C0C">
      <w:rPr>
        <w:rFonts w:ascii="IPT Titr" w:hAnsi="IPT Titr" w:cs="B Titr"/>
        <w:color w:val="FF0000"/>
        <w:sz w:val="18"/>
        <w:szCs w:val="18"/>
      </w:rPr>
      <w:sym w:font="IPT Titr" w:char="F020"/>
    </w:r>
    <w:r w:rsidR="00F8216C">
      <w:rPr>
        <w:rFonts w:ascii="IPT Titr" w:hAnsi="IPT Titr" w:cs="B Titr" w:hint="cs"/>
        <w:color w:val="FF0000"/>
        <w:sz w:val="18"/>
        <w:szCs w:val="18"/>
        <w:rtl/>
      </w:rPr>
      <w:t xml:space="preserve"> </w:t>
    </w:r>
    <w:r w:rsidRPr="00762C0C">
      <w:rPr>
        <w:rFonts w:ascii="IPT Titr" w:hAnsi="IPT Titr" w:cs="B Titr" w:hint="cs"/>
        <w:color w:val="000000" w:themeColor="text1"/>
        <w:sz w:val="18"/>
        <w:szCs w:val="18"/>
        <w:rtl/>
      </w:rPr>
      <w:t>نماینده کارفرما</w:t>
    </w:r>
    <w:r w:rsidRPr="00762C0C">
      <w:rPr>
        <w:rFonts w:cs="B Titr" w:hint="cs"/>
        <w:color w:val="000000" w:themeColor="text1"/>
        <w:sz w:val="22"/>
        <w:szCs w:val="22"/>
        <w:rtl/>
      </w:rPr>
      <w:t xml:space="preserve">                                                        </w:t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شماره صفحه ....                                               </w:t>
    </w:r>
    <w:r>
      <w:rPr>
        <w:rFonts w:ascii="IranNastaliq" w:hAnsi="IranNastaliq" w:cs="B Titr"/>
        <w:color w:val="000000" w:themeColor="text1"/>
        <w:sz w:val="22"/>
        <w:szCs w:val="18"/>
        <w:rtl/>
      </w:rPr>
      <w:tab/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</w:t>
    </w:r>
    <w:r w:rsidR="00F8216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 </w:t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  </w:t>
    </w:r>
    <w:r w:rsidR="00C17110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</w:t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قرائت شد و مورد قبول است </w:t>
    </w:r>
  </w:p>
  <w:p w:rsidR="00762C0C" w:rsidRPr="00F8216C" w:rsidRDefault="00762C0C" w:rsidP="00F8216C">
    <w:pPr>
      <w:pStyle w:val="Footer"/>
      <w:bidi/>
      <w:rPr>
        <w:rFonts w:ascii="IranNastaliq" w:hAnsi="IranNastaliq" w:cs="B Titr"/>
        <w:color w:val="000000" w:themeColor="text1"/>
        <w:sz w:val="22"/>
        <w:szCs w:val="18"/>
      </w:rPr>
    </w:pPr>
    <w:r w:rsidRPr="00762C0C">
      <w:rPr>
        <w:rFonts w:ascii="IPT Titr" w:hAnsi="IPT Titr" w:cs="B Titr" w:hint="cs"/>
        <w:color w:val="000000" w:themeColor="text1"/>
        <w:sz w:val="18"/>
        <w:szCs w:val="18"/>
        <w:rtl/>
      </w:rPr>
      <w:t xml:space="preserve">  تأیید و محل امضا</w:t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                                                                                                                           </w:t>
    </w:r>
    <w:r>
      <w:rPr>
        <w:rFonts w:ascii="IranNastaliq" w:hAnsi="IranNastaliq" w:cs="B Titr"/>
        <w:color w:val="000000" w:themeColor="text1"/>
        <w:sz w:val="22"/>
        <w:szCs w:val="18"/>
        <w:rtl/>
      </w:rPr>
      <w:tab/>
    </w:r>
    <w:r w:rsidR="00F8216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            </w:t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>محل مهر و امضای شرکت</w:t>
    </w:r>
  </w:p>
  <w:p w:rsidR="00094B92" w:rsidRPr="00762C0C" w:rsidRDefault="00762C0C" w:rsidP="00762C0C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762C0C">
      <w:rPr>
        <w:rFonts w:ascii="IranNastaliq" w:hAnsi="IranNastaliq" w:cs="IranNastaliq"/>
        <w:sz w:val="26"/>
        <w:szCs w:val="26"/>
        <w:rtl/>
      </w:rPr>
      <w:t>آدرس : 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A9E" w:rsidRDefault="00F43A9E" w:rsidP="00E1460D">
      <w:r>
        <w:separator/>
      </w:r>
    </w:p>
  </w:footnote>
  <w:footnote w:type="continuationSeparator" w:id="0">
    <w:p w:rsidR="00F43A9E" w:rsidRDefault="00F43A9E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73" w:rsidRDefault="00875747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-495300</wp:posOffset>
              </wp:positionH>
              <wp:positionV relativeFrom="paragraph">
                <wp:posOffset>-216535</wp:posOffset>
              </wp:positionV>
              <wp:extent cx="6917690" cy="8454390"/>
              <wp:effectExtent l="0" t="0" r="0" b="0"/>
              <wp:wrapNone/>
              <wp:docPr id="1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3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E15E27" w:rsidRPr="005F7222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5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6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5747" w:rsidRDefault="00875747" w:rsidP="0087574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875747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برنامه‌ريزي منابع</w:t>
                            </w:r>
                          </w:p>
                          <w:p w:rsidR="00875747" w:rsidRDefault="00875747" w:rsidP="0087574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875747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اداره امور قراردادهاي </w:t>
                            </w:r>
                          </w:p>
                          <w:p w:rsidR="00875747" w:rsidRDefault="00875747" w:rsidP="0087574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875747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style="position:absolute;margin-left:-39pt;margin-top:-17.05pt;width:544.7pt;height:665.7pt;z-index:251657728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  <v:textbox>
                    <w:txbxContent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E15E27" w:rsidRPr="005F7222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">
                <v:imagedata r:id="rId4" o:title="N3" blacklevel="19661f"/>
              </v:shape>
              <v:shape id="WordArt 15" o:spid="_x0000_s1031" type="#_x0000_t202" style="position:absolute;left:1071;top:6472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875747" w:rsidRDefault="00875747" w:rsidP="0087574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875747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 برنامه‌ريزي منابع</w:t>
                      </w:r>
                    </w:p>
                    <w:p w:rsidR="00875747" w:rsidRDefault="00875747" w:rsidP="0087574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875747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اداره امور قراردادهاي </w:t>
                      </w:r>
                    </w:p>
                    <w:p w:rsidR="00875747" w:rsidRDefault="00875747" w:rsidP="0087574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875747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C20AE"/>
    <w:multiLevelType w:val="hybridMultilevel"/>
    <w:tmpl w:val="5662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7891"/>
    <w:rsid w:val="00021066"/>
    <w:rsid w:val="000244A2"/>
    <w:rsid w:val="00055917"/>
    <w:rsid w:val="00064543"/>
    <w:rsid w:val="00080D1B"/>
    <w:rsid w:val="0008520E"/>
    <w:rsid w:val="00087577"/>
    <w:rsid w:val="00093BF7"/>
    <w:rsid w:val="00094B92"/>
    <w:rsid w:val="00097AE5"/>
    <w:rsid w:val="000C12EE"/>
    <w:rsid w:val="000C2599"/>
    <w:rsid w:val="000C77D6"/>
    <w:rsid w:val="000D185A"/>
    <w:rsid w:val="000D6B98"/>
    <w:rsid w:val="000E731F"/>
    <w:rsid w:val="000E749D"/>
    <w:rsid w:val="000E7A9C"/>
    <w:rsid w:val="00101A29"/>
    <w:rsid w:val="00114832"/>
    <w:rsid w:val="00116E1A"/>
    <w:rsid w:val="001204BB"/>
    <w:rsid w:val="001242DA"/>
    <w:rsid w:val="001252C1"/>
    <w:rsid w:val="001256CC"/>
    <w:rsid w:val="00127FA5"/>
    <w:rsid w:val="00150980"/>
    <w:rsid w:val="00152590"/>
    <w:rsid w:val="001626CB"/>
    <w:rsid w:val="001636D8"/>
    <w:rsid w:val="00163A31"/>
    <w:rsid w:val="001714F0"/>
    <w:rsid w:val="00172F70"/>
    <w:rsid w:val="00176076"/>
    <w:rsid w:val="001A145F"/>
    <w:rsid w:val="001B286C"/>
    <w:rsid w:val="001C1174"/>
    <w:rsid w:val="001C5F6B"/>
    <w:rsid w:val="001D05B4"/>
    <w:rsid w:val="001E0A01"/>
    <w:rsid w:val="001E6222"/>
    <w:rsid w:val="001F2AF6"/>
    <w:rsid w:val="0020744E"/>
    <w:rsid w:val="00213EEF"/>
    <w:rsid w:val="00230FE4"/>
    <w:rsid w:val="002348D4"/>
    <w:rsid w:val="00236584"/>
    <w:rsid w:val="0025611C"/>
    <w:rsid w:val="00261846"/>
    <w:rsid w:val="0026378B"/>
    <w:rsid w:val="00275637"/>
    <w:rsid w:val="00275EA7"/>
    <w:rsid w:val="00276DB8"/>
    <w:rsid w:val="0028043B"/>
    <w:rsid w:val="002A0614"/>
    <w:rsid w:val="002A6527"/>
    <w:rsid w:val="002B3529"/>
    <w:rsid w:val="002B3DD2"/>
    <w:rsid w:val="002B4762"/>
    <w:rsid w:val="002C739A"/>
    <w:rsid w:val="002D048B"/>
    <w:rsid w:val="002F3532"/>
    <w:rsid w:val="003100B1"/>
    <w:rsid w:val="00310C4C"/>
    <w:rsid w:val="0031449D"/>
    <w:rsid w:val="00331149"/>
    <w:rsid w:val="003402E1"/>
    <w:rsid w:val="003565AC"/>
    <w:rsid w:val="00366E3C"/>
    <w:rsid w:val="00370821"/>
    <w:rsid w:val="00372455"/>
    <w:rsid w:val="003810B9"/>
    <w:rsid w:val="00385956"/>
    <w:rsid w:val="0038650B"/>
    <w:rsid w:val="003965D2"/>
    <w:rsid w:val="00397DD5"/>
    <w:rsid w:val="003A1809"/>
    <w:rsid w:val="003A6C43"/>
    <w:rsid w:val="003B65DA"/>
    <w:rsid w:val="003C0884"/>
    <w:rsid w:val="003C44F8"/>
    <w:rsid w:val="003F0292"/>
    <w:rsid w:val="003F657B"/>
    <w:rsid w:val="00404190"/>
    <w:rsid w:val="00407A00"/>
    <w:rsid w:val="00414CB5"/>
    <w:rsid w:val="00427DB5"/>
    <w:rsid w:val="00436165"/>
    <w:rsid w:val="00437D57"/>
    <w:rsid w:val="00441F10"/>
    <w:rsid w:val="00451031"/>
    <w:rsid w:val="00457B93"/>
    <w:rsid w:val="00461FD9"/>
    <w:rsid w:val="00471DEE"/>
    <w:rsid w:val="00474234"/>
    <w:rsid w:val="0048401F"/>
    <w:rsid w:val="00486D7A"/>
    <w:rsid w:val="004916F9"/>
    <w:rsid w:val="00491A64"/>
    <w:rsid w:val="00497D22"/>
    <w:rsid w:val="004A14E2"/>
    <w:rsid w:val="004A388D"/>
    <w:rsid w:val="004B0146"/>
    <w:rsid w:val="004B1951"/>
    <w:rsid w:val="004B3E51"/>
    <w:rsid w:val="004C0F02"/>
    <w:rsid w:val="004C7F51"/>
    <w:rsid w:val="004D1064"/>
    <w:rsid w:val="004D1EBE"/>
    <w:rsid w:val="004D7AC4"/>
    <w:rsid w:val="004F263E"/>
    <w:rsid w:val="004F3AD4"/>
    <w:rsid w:val="005018DE"/>
    <w:rsid w:val="00502462"/>
    <w:rsid w:val="00511CEF"/>
    <w:rsid w:val="005266E2"/>
    <w:rsid w:val="005311E9"/>
    <w:rsid w:val="00533CE9"/>
    <w:rsid w:val="00542D46"/>
    <w:rsid w:val="005515AC"/>
    <w:rsid w:val="005529D5"/>
    <w:rsid w:val="00553095"/>
    <w:rsid w:val="00570FF3"/>
    <w:rsid w:val="00584BF3"/>
    <w:rsid w:val="005854B8"/>
    <w:rsid w:val="00591D0A"/>
    <w:rsid w:val="0059274E"/>
    <w:rsid w:val="00594CBE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2D12"/>
    <w:rsid w:val="005F4DDB"/>
    <w:rsid w:val="00610E51"/>
    <w:rsid w:val="00615E5C"/>
    <w:rsid w:val="00616191"/>
    <w:rsid w:val="00622787"/>
    <w:rsid w:val="00626EC5"/>
    <w:rsid w:val="00633BC8"/>
    <w:rsid w:val="00670DF3"/>
    <w:rsid w:val="00680C54"/>
    <w:rsid w:val="00680CFE"/>
    <w:rsid w:val="006811B3"/>
    <w:rsid w:val="00683D1D"/>
    <w:rsid w:val="00683E23"/>
    <w:rsid w:val="00690DB3"/>
    <w:rsid w:val="006C218B"/>
    <w:rsid w:val="006D120E"/>
    <w:rsid w:val="006E02D6"/>
    <w:rsid w:val="006F4DC8"/>
    <w:rsid w:val="007170E7"/>
    <w:rsid w:val="00724C23"/>
    <w:rsid w:val="0074139A"/>
    <w:rsid w:val="00751905"/>
    <w:rsid w:val="00754F67"/>
    <w:rsid w:val="00762C0C"/>
    <w:rsid w:val="00767E22"/>
    <w:rsid w:val="00775FAE"/>
    <w:rsid w:val="00781E0D"/>
    <w:rsid w:val="00782007"/>
    <w:rsid w:val="00786B3E"/>
    <w:rsid w:val="0079178D"/>
    <w:rsid w:val="00793464"/>
    <w:rsid w:val="0079522C"/>
    <w:rsid w:val="007B76E1"/>
    <w:rsid w:val="007B7BF0"/>
    <w:rsid w:val="007C14BE"/>
    <w:rsid w:val="007F0439"/>
    <w:rsid w:val="007F399B"/>
    <w:rsid w:val="00801799"/>
    <w:rsid w:val="00802F13"/>
    <w:rsid w:val="0080380B"/>
    <w:rsid w:val="008043BB"/>
    <w:rsid w:val="008059C6"/>
    <w:rsid w:val="00807194"/>
    <w:rsid w:val="00814835"/>
    <w:rsid w:val="00820187"/>
    <w:rsid w:val="00826139"/>
    <w:rsid w:val="008430E9"/>
    <w:rsid w:val="00857C9E"/>
    <w:rsid w:val="00864752"/>
    <w:rsid w:val="00875747"/>
    <w:rsid w:val="0088324D"/>
    <w:rsid w:val="008850E3"/>
    <w:rsid w:val="008A0049"/>
    <w:rsid w:val="008B0418"/>
    <w:rsid w:val="008C105D"/>
    <w:rsid w:val="008E25AD"/>
    <w:rsid w:val="008E33E3"/>
    <w:rsid w:val="008E43B0"/>
    <w:rsid w:val="008F65FD"/>
    <w:rsid w:val="00916CCF"/>
    <w:rsid w:val="00923E24"/>
    <w:rsid w:val="00926890"/>
    <w:rsid w:val="00930058"/>
    <w:rsid w:val="0093397D"/>
    <w:rsid w:val="009358C9"/>
    <w:rsid w:val="00937C46"/>
    <w:rsid w:val="00943594"/>
    <w:rsid w:val="00957873"/>
    <w:rsid w:val="00962F90"/>
    <w:rsid w:val="00975877"/>
    <w:rsid w:val="00991905"/>
    <w:rsid w:val="009976C6"/>
    <w:rsid w:val="009B7D68"/>
    <w:rsid w:val="009E17DB"/>
    <w:rsid w:val="009E2FD0"/>
    <w:rsid w:val="009F2C29"/>
    <w:rsid w:val="009F346D"/>
    <w:rsid w:val="00A00A9D"/>
    <w:rsid w:val="00A05498"/>
    <w:rsid w:val="00A06B4A"/>
    <w:rsid w:val="00A070B9"/>
    <w:rsid w:val="00A134E1"/>
    <w:rsid w:val="00A220E3"/>
    <w:rsid w:val="00A23578"/>
    <w:rsid w:val="00A26772"/>
    <w:rsid w:val="00A30F9E"/>
    <w:rsid w:val="00A33BD4"/>
    <w:rsid w:val="00A42E4E"/>
    <w:rsid w:val="00A43333"/>
    <w:rsid w:val="00A47CA0"/>
    <w:rsid w:val="00A50724"/>
    <w:rsid w:val="00A60298"/>
    <w:rsid w:val="00A61C9B"/>
    <w:rsid w:val="00A711D9"/>
    <w:rsid w:val="00A86D76"/>
    <w:rsid w:val="00AA0B06"/>
    <w:rsid w:val="00AA7963"/>
    <w:rsid w:val="00AC5BED"/>
    <w:rsid w:val="00AE3E39"/>
    <w:rsid w:val="00AF4C2D"/>
    <w:rsid w:val="00AF6DA3"/>
    <w:rsid w:val="00AF6FEE"/>
    <w:rsid w:val="00B020AC"/>
    <w:rsid w:val="00B03DC3"/>
    <w:rsid w:val="00B04BDE"/>
    <w:rsid w:val="00B105D0"/>
    <w:rsid w:val="00B22CA2"/>
    <w:rsid w:val="00B2797D"/>
    <w:rsid w:val="00B32DDC"/>
    <w:rsid w:val="00B55EA5"/>
    <w:rsid w:val="00B66CBA"/>
    <w:rsid w:val="00B67261"/>
    <w:rsid w:val="00B67B73"/>
    <w:rsid w:val="00B7661D"/>
    <w:rsid w:val="00BA2D4B"/>
    <w:rsid w:val="00BA49F4"/>
    <w:rsid w:val="00BA5F18"/>
    <w:rsid w:val="00BA69C0"/>
    <w:rsid w:val="00BA7DB5"/>
    <w:rsid w:val="00BB4D1A"/>
    <w:rsid w:val="00BD3F4B"/>
    <w:rsid w:val="00BD704D"/>
    <w:rsid w:val="00BF1BB1"/>
    <w:rsid w:val="00C032F7"/>
    <w:rsid w:val="00C10AE4"/>
    <w:rsid w:val="00C11DAE"/>
    <w:rsid w:val="00C17110"/>
    <w:rsid w:val="00C17155"/>
    <w:rsid w:val="00C17E47"/>
    <w:rsid w:val="00C250A5"/>
    <w:rsid w:val="00C2527D"/>
    <w:rsid w:val="00C27ADF"/>
    <w:rsid w:val="00C31336"/>
    <w:rsid w:val="00C40B9F"/>
    <w:rsid w:val="00C533C4"/>
    <w:rsid w:val="00C54EF3"/>
    <w:rsid w:val="00C655BC"/>
    <w:rsid w:val="00C65765"/>
    <w:rsid w:val="00C66592"/>
    <w:rsid w:val="00C71080"/>
    <w:rsid w:val="00C77BAC"/>
    <w:rsid w:val="00C77F2E"/>
    <w:rsid w:val="00C87077"/>
    <w:rsid w:val="00C94EA2"/>
    <w:rsid w:val="00C951A0"/>
    <w:rsid w:val="00CA31B4"/>
    <w:rsid w:val="00CB3399"/>
    <w:rsid w:val="00CB65B9"/>
    <w:rsid w:val="00CC2EB9"/>
    <w:rsid w:val="00CD3E91"/>
    <w:rsid w:val="00CD5259"/>
    <w:rsid w:val="00CD5896"/>
    <w:rsid w:val="00CF0EE7"/>
    <w:rsid w:val="00D01DDB"/>
    <w:rsid w:val="00D12AE3"/>
    <w:rsid w:val="00D16FAB"/>
    <w:rsid w:val="00D20B58"/>
    <w:rsid w:val="00D412D2"/>
    <w:rsid w:val="00D47904"/>
    <w:rsid w:val="00D570F1"/>
    <w:rsid w:val="00D7078A"/>
    <w:rsid w:val="00D84495"/>
    <w:rsid w:val="00D85B23"/>
    <w:rsid w:val="00D937DC"/>
    <w:rsid w:val="00DA0D58"/>
    <w:rsid w:val="00DA6DEE"/>
    <w:rsid w:val="00DA721E"/>
    <w:rsid w:val="00DB12E6"/>
    <w:rsid w:val="00DB2AB6"/>
    <w:rsid w:val="00DB7D41"/>
    <w:rsid w:val="00DC25AA"/>
    <w:rsid w:val="00DE4022"/>
    <w:rsid w:val="00DF4C55"/>
    <w:rsid w:val="00DF7DAD"/>
    <w:rsid w:val="00E03ED3"/>
    <w:rsid w:val="00E063BD"/>
    <w:rsid w:val="00E1460D"/>
    <w:rsid w:val="00E15E27"/>
    <w:rsid w:val="00E36230"/>
    <w:rsid w:val="00E44F16"/>
    <w:rsid w:val="00E46589"/>
    <w:rsid w:val="00E60788"/>
    <w:rsid w:val="00E648A9"/>
    <w:rsid w:val="00E83015"/>
    <w:rsid w:val="00EB2444"/>
    <w:rsid w:val="00EC79BF"/>
    <w:rsid w:val="00ED2BCD"/>
    <w:rsid w:val="00ED41CB"/>
    <w:rsid w:val="00EF1E81"/>
    <w:rsid w:val="00EF2773"/>
    <w:rsid w:val="00F024B0"/>
    <w:rsid w:val="00F10785"/>
    <w:rsid w:val="00F12EE0"/>
    <w:rsid w:val="00F212CD"/>
    <w:rsid w:val="00F37CE0"/>
    <w:rsid w:val="00F41B21"/>
    <w:rsid w:val="00F43A9E"/>
    <w:rsid w:val="00F4521E"/>
    <w:rsid w:val="00F6195E"/>
    <w:rsid w:val="00F64F29"/>
    <w:rsid w:val="00F677ED"/>
    <w:rsid w:val="00F72B7E"/>
    <w:rsid w:val="00F76670"/>
    <w:rsid w:val="00F8216C"/>
    <w:rsid w:val="00F91D4E"/>
    <w:rsid w:val="00FB2829"/>
    <w:rsid w:val="00FB5CBA"/>
    <w:rsid w:val="00FC407A"/>
    <w:rsid w:val="00FD1B71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9F6A9F"/>
  <w15:docId w15:val="{411BE1A0-4393-4889-B60A-CDE75D2D1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275EA7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75EA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762C0C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875747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61CC3-92F8-4486-AFE9-26078DE9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3</TotalTime>
  <Pages>3</Pages>
  <Words>1518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مریم کریمی قلعه جوق</cp:lastModifiedBy>
  <cp:revision>6</cp:revision>
  <cp:lastPrinted>2023-08-20T08:19:00Z</cp:lastPrinted>
  <dcterms:created xsi:type="dcterms:W3CDTF">2023-04-24T09:00:00Z</dcterms:created>
  <dcterms:modified xsi:type="dcterms:W3CDTF">2023-08-20T08:19:00Z</dcterms:modified>
</cp:coreProperties>
</file>